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5529"/>
      </w:tblGrid>
      <w:tr w:rsidR="00C943FB" w:rsidTr="00587107">
        <w:tc>
          <w:tcPr>
            <w:tcW w:w="5529" w:type="dxa"/>
          </w:tcPr>
          <w:p w:rsidR="00C943FB" w:rsidRDefault="00C943FB">
            <w:pPr>
              <w:jc w:val="center"/>
              <w:rPr>
                <w:rFonts w:eastAsia="MS Mincho"/>
                <w:b/>
                <w:szCs w:val="20"/>
              </w:rPr>
            </w:pPr>
          </w:p>
        </w:tc>
      </w:tr>
    </w:tbl>
    <w:p w:rsidR="00845C40" w:rsidRDefault="00845C40" w:rsidP="00845C40">
      <w:pPr>
        <w:jc w:val="center"/>
        <w:rPr>
          <w:rFonts w:eastAsia="MS Mincho"/>
          <w:sz w:val="48"/>
          <w:szCs w:val="48"/>
        </w:rPr>
      </w:pPr>
      <w:r w:rsidRPr="00C943FB">
        <w:rPr>
          <w:rFonts w:eastAsia="MS Mincho"/>
          <w:sz w:val="48"/>
          <w:szCs w:val="48"/>
        </w:rPr>
        <w:t xml:space="preserve">Схема расположения земельных участков </w:t>
      </w:r>
      <w:r w:rsidR="00A66578">
        <w:rPr>
          <w:rFonts w:eastAsia="MS Mincho"/>
          <w:sz w:val="48"/>
          <w:szCs w:val="48"/>
        </w:rPr>
        <w:t>(Предоставлены)</w:t>
      </w:r>
      <w:bookmarkStart w:id="0" w:name="_GoBack"/>
      <w:bookmarkEnd w:id="0"/>
    </w:p>
    <w:tbl>
      <w:tblPr>
        <w:tblW w:w="14883" w:type="dxa"/>
        <w:tblInd w:w="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13324"/>
      </w:tblGrid>
      <w:tr w:rsidR="00845C40" w:rsidTr="00ED2707">
        <w:trPr>
          <w:trHeight w:val="367"/>
        </w:trPr>
        <w:tc>
          <w:tcPr>
            <w:tcW w:w="14883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D2707" w:rsidRDefault="00ED2707" w:rsidP="00ED2707">
            <w:pPr>
              <w:pStyle w:val="a3"/>
              <w:rPr>
                <w:rFonts w:eastAsia="MS Mincho"/>
                <w:noProof/>
                <w:sz w:val="22"/>
                <w:szCs w:val="22"/>
              </w:rPr>
            </w:pPr>
            <w:r w:rsidRPr="005F0010"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5726DE61" wp14:editId="092E2361">
                      <wp:simplePos x="0" y="0"/>
                      <wp:positionH relativeFrom="column">
                        <wp:posOffset>5324475</wp:posOffset>
                      </wp:positionH>
                      <wp:positionV relativeFrom="paragraph">
                        <wp:posOffset>90170</wp:posOffset>
                      </wp:positionV>
                      <wp:extent cx="2000250" cy="381000"/>
                      <wp:effectExtent l="0" t="0" r="0" b="0"/>
                      <wp:wrapNone/>
                      <wp:docPr id="4" name="Надпись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00250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9B1D98" w:rsidRPr="00C943FB" w:rsidRDefault="009B1D98" w:rsidP="002A0B8F">
                                  <w:pPr>
                                    <w:jc w:val="center"/>
                                    <w:rPr>
                                      <w:rFonts w:eastAsia="MS Mincho"/>
                                      <w:color w:val="0070C0"/>
                                      <w:sz w:val="36"/>
                                      <w:szCs w:val="3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C943FB">
                                    <w:rPr>
                                      <w:rFonts w:eastAsia="MS Mincho"/>
                                      <w:color w:val="0070C0"/>
                                      <w:sz w:val="36"/>
                                      <w:szCs w:val="3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23:12:06010</w:t>
                                  </w:r>
                                  <w:r w:rsidR="00271842" w:rsidRPr="00C943FB">
                                    <w:rPr>
                                      <w:rFonts w:eastAsia="MS Mincho"/>
                                      <w:color w:val="0070C0"/>
                                      <w:sz w:val="36"/>
                                      <w:szCs w:val="3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18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726DE6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4" o:spid="_x0000_s1026" type="#_x0000_t202" style="position:absolute;margin-left:419.25pt;margin-top:7.1pt;width:157.5pt;height:30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" filled="f" stroked="f">
                      <v:textbox>
                        <w:txbxContent>
                          <w:p w:rsidR="009B1D98" w:rsidRPr="00C943FB" w:rsidRDefault="009B1D98" w:rsidP="002A0B8F">
                            <w:pPr>
                              <w:jc w:val="center"/>
                              <w:rPr>
                                <w:rFonts w:eastAsia="MS Mincho"/>
                                <w:color w:val="0070C0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943FB">
                              <w:rPr>
                                <w:rFonts w:eastAsia="MS Mincho"/>
                                <w:color w:val="0070C0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23:12:06010</w:t>
                            </w:r>
                            <w:r w:rsidR="00271842" w:rsidRPr="00C943FB">
                              <w:rPr>
                                <w:rFonts w:eastAsia="MS Mincho"/>
                                <w:color w:val="0070C0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943FB" w:rsidRPr="005F0010">
              <w:rPr>
                <w:i/>
                <w:noProof/>
              </w:rPr>
              <w:drawing>
                <wp:anchor distT="0" distB="0" distL="114300" distR="114300" simplePos="0" relativeHeight="251798528" behindDoc="0" locked="0" layoutInCell="1" allowOverlap="1" wp14:anchorId="2957005E" wp14:editId="09B5DDEF">
                  <wp:simplePos x="0" y="0"/>
                  <wp:positionH relativeFrom="column">
                    <wp:posOffset>8807450</wp:posOffset>
                  </wp:positionH>
                  <wp:positionV relativeFrom="paragraph">
                    <wp:posOffset>57150</wp:posOffset>
                  </wp:positionV>
                  <wp:extent cx="561340" cy="1018540"/>
                  <wp:effectExtent l="0" t="0" r="0" b="0"/>
                  <wp:wrapNone/>
                  <wp:docPr id="17" name="Рисунок 17" descr="C:\Users\ПК-1\Desktop\роза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ПК-1\Desktop\роза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340" cy="1018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45C40" w:rsidRPr="003B0733" w:rsidRDefault="00112FE8" w:rsidP="00ED2707">
            <w:pPr>
              <w:pStyle w:val="a3"/>
              <w:rPr>
                <w:rFonts w:eastAsia="MS Mincho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28ADEC98" wp14:editId="335A5CE9">
                      <wp:simplePos x="0" y="0"/>
                      <wp:positionH relativeFrom="column">
                        <wp:posOffset>6890385</wp:posOffset>
                      </wp:positionH>
                      <wp:positionV relativeFrom="paragraph">
                        <wp:posOffset>917575</wp:posOffset>
                      </wp:positionV>
                      <wp:extent cx="457200" cy="352425"/>
                      <wp:effectExtent l="0" t="0" r="0" b="9525"/>
                      <wp:wrapNone/>
                      <wp:docPr id="11" name="Надпись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35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E39B2" w:rsidRPr="00EE39B2" w:rsidRDefault="00112FE8" w:rsidP="00EE39B2">
                                  <w:pPr>
                                    <w:jc w:val="center"/>
                                    <w:rPr>
                                      <w:noProof/>
                                      <w:color w:val="FF0000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noProof/>
                                      <w:color w:val="FF0000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12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28ADEC9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1" o:spid="_x0000_s1027" type="#_x0000_t202" style="position:absolute;margin-left:542.55pt;margin-top:72.25pt;width:36pt;height:27.7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" filled="f" stroked="f">
                      <v:textbox>
                        <w:txbxContent>
                          <w:p w:rsidR="00EE39B2" w:rsidRPr="00EE39B2" w:rsidRDefault="00112FE8" w:rsidP="00EE39B2">
                            <w:pPr>
                              <w:jc w:val="center"/>
                              <w:rPr>
                                <w:noProof/>
                                <w:color w:val="FF000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FF000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28ADEC98" wp14:editId="335A5CE9">
                      <wp:simplePos x="0" y="0"/>
                      <wp:positionH relativeFrom="column">
                        <wp:posOffset>6651625</wp:posOffset>
                      </wp:positionH>
                      <wp:positionV relativeFrom="paragraph">
                        <wp:posOffset>1118870</wp:posOffset>
                      </wp:positionV>
                      <wp:extent cx="390525" cy="307340"/>
                      <wp:effectExtent l="0" t="0" r="0" b="0"/>
                      <wp:wrapNone/>
                      <wp:docPr id="9" name="Надпись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0525" cy="3073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E39B2" w:rsidRPr="00EE39B2" w:rsidRDefault="00112FE8" w:rsidP="00EE39B2">
                                  <w:pPr>
                                    <w:jc w:val="center"/>
                                    <w:rPr>
                                      <w:noProof/>
                                      <w:color w:val="FF0000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noProof/>
                                      <w:color w:val="FF0000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8ADEC98" id="Надпись 9" o:spid="_x0000_s1028" type="#_x0000_t202" style="position:absolute;margin-left:523.75pt;margin-top:88.1pt;width:30.75pt;height:24.2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" filled="f" stroked="f">
                      <v:textbox>
                        <w:txbxContent>
                          <w:p w:rsidR="00EE39B2" w:rsidRPr="00EE39B2" w:rsidRDefault="00112FE8" w:rsidP="00EE39B2">
                            <w:pPr>
                              <w:jc w:val="center"/>
                              <w:rPr>
                                <w:noProof/>
                                <w:color w:val="FF000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FF000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E39B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28ADEC98" wp14:editId="335A5CE9">
                      <wp:simplePos x="0" y="0"/>
                      <wp:positionH relativeFrom="column">
                        <wp:posOffset>6438900</wp:posOffset>
                      </wp:positionH>
                      <wp:positionV relativeFrom="paragraph">
                        <wp:posOffset>908685</wp:posOffset>
                      </wp:positionV>
                      <wp:extent cx="287020" cy="307340"/>
                      <wp:effectExtent l="0" t="0" r="0" b="0"/>
                      <wp:wrapNone/>
                      <wp:docPr id="7" name="Надпись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3073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E39B2" w:rsidRPr="00EE39B2" w:rsidRDefault="00112FE8" w:rsidP="00EE39B2">
                                  <w:pPr>
                                    <w:jc w:val="center"/>
                                    <w:rPr>
                                      <w:noProof/>
                                      <w:color w:val="FF0000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noProof/>
                                      <w:color w:val="FF0000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8ADEC98" id="Надпись 7" o:spid="_x0000_s1029" type="#_x0000_t202" style="position:absolute;margin-left:507pt;margin-top:71.55pt;width:22.6pt;height:24.2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" filled="f" stroked="f">
                      <v:textbox>
                        <w:txbxContent>
                          <w:p w:rsidR="00EE39B2" w:rsidRPr="00EE39B2" w:rsidRDefault="00112FE8" w:rsidP="00EE39B2">
                            <w:pPr>
                              <w:jc w:val="center"/>
                              <w:rPr>
                                <w:noProof/>
                                <w:color w:val="FF000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FF000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E39B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28ADEC98" wp14:editId="335A5CE9">
                      <wp:simplePos x="0" y="0"/>
                      <wp:positionH relativeFrom="column">
                        <wp:posOffset>6162675</wp:posOffset>
                      </wp:positionH>
                      <wp:positionV relativeFrom="paragraph">
                        <wp:posOffset>1122045</wp:posOffset>
                      </wp:positionV>
                      <wp:extent cx="287020" cy="307340"/>
                      <wp:effectExtent l="0" t="0" r="0" b="0"/>
                      <wp:wrapNone/>
                      <wp:docPr id="3" name="Надпись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3073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E39B2" w:rsidRPr="00EE39B2" w:rsidRDefault="00112FE8" w:rsidP="00EE39B2">
                                  <w:pPr>
                                    <w:jc w:val="center"/>
                                    <w:rPr>
                                      <w:noProof/>
                                      <w:color w:val="FF0000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noProof/>
                                      <w:color w:val="FF0000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7</w:t>
                                  </w:r>
                                  <w:r w:rsidR="00EE39B2">
                                    <w:rPr>
                                      <w:noProof/>
                                      <w:color w:val="FF0000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8ADEC98" id="Надпись 3" o:spid="_x0000_s1030" type="#_x0000_t202" style="position:absolute;margin-left:485.25pt;margin-top:88.35pt;width:22.6pt;height:24.2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" filled="f" stroked="f">
                      <v:textbox>
                        <w:txbxContent>
                          <w:p w:rsidR="00EE39B2" w:rsidRPr="00EE39B2" w:rsidRDefault="00112FE8" w:rsidP="00EE39B2">
                            <w:pPr>
                              <w:jc w:val="center"/>
                              <w:rPr>
                                <w:noProof/>
                                <w:color w:val="FF000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FF000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7</w:t>
                            </w:r>
                            <w:r w:rsidR="00EE39B2">
                              <w:rPr>
                                <w:noProof/>
                                <w:color w:val="FF000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E39B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7DC4B585" wp14:editId="7E74B177">
                      <wp:simplePos x="0" y="0"/>
                      <wp:positionH relativeFrom="column">
                        <wp:posOffset>5895340</wp:posOffset>
                      </wp:positionH>
                      <wp:positionV relativeFrom="paragraph">
                        <wp:posOffset>913130</wp:posOffset>
                      </wp:positionV>
                      <wp:extent cx="287020" cy="307340"/>
                      <wp:effectExtent l="0" t="0" r="0" b="0"/>
                      <wp:wrapNone/>
                      <wp:docPr id="2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3073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E39B2" w:rsidRPr="00EE39B2" w:rsidRDefault="00112FE8" w:rsidP="00EE39B2">
                                  <w:pPr>
                                    <w:jc w:val="center"/>
                                    <w:rPr>
                                      <w:noProof/>
                                      <w:color w:val="FF0000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noProof/>
                                      <w:color w:val="FF0000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DC4B585" id="Надпись 2" o:spid="_x0000_s1031" type="#_x0000_t202" style="position:absolute;margin-left:464.2pt;margin-top:71.9pt;width:22.6pt;height:24.2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" filled="f" stroked="f">
                      <v:textbox>
                        <w:txbxContent>
                          <w:p w:rsidR="00EE39B2" w:rsidRPr="00EE39B2" w:rsidRDefault="00112FE8" w:rsidP="00EE39B2">
                            <w:pPr>
                              <w:jc w:val="center"/>
                              <w:rPr>
                                <w:noProof/>
                                <w:color w:val="FF000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FF000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E4F6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45EB0DAC" wp14:editId="6578677C">
                      <wp:simplePos x="0" y="0"/>
                      <wp:positionH relativeFrom="column">
                        <wp:posOffset>2552065</wp:posOffset>
                      </wp:positionH>
                      <wp:positionV relativeFrom="paragraph">
                        <wp:posOffset>1298575</wp:posOffset>
                      </wp:positionV>
                      <wp:extent cx="1715770" cy="375285"/>
                      <wp:effectExtent l="0" t="0" r="0" b="5715"/>
                      <wp:wrapNone/>
                      <wp:docPr id="1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15770" cy="3752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9B1D98" w:rsidRPr="00C943FB" w:rsidRDefault="009B1D98" w:rsidP="006F42E3">
                                  <w:pPr>
                                    <w:jc w:val="center"/>
                                    <w:rPr>
                                      <w:noProof/>
                                      <w:color w:val="0070C0"/>
                                      <w:sz w:val="36"/>
                                      <w:szCs w:val="3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C943FB">
                                    <w:rPr>
                                      <w:noProof/>
                                      <w:color w:val="0070C0"/>
                                      <w:sz w:val="36"/>
                                      <w:szCs w:val="3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23:12:06</w:t>
                                  </w:r>
                                  <w:r w:rsidR="00271842" w:rsidRPr="00C943FB">
                                    <w:rPr>
                                      <w:noProof/>
                                      <w:color w:val="0070C0"/>
                                      <w:sz w:val="36"/>
                                      <w:szCs w:val="3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01017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5EB0DAC" id="Надпись 1" o:spid="_x0000_s1027" type="#_x0000_t202" style="position:absolute;margin-left:200.95pt;margin-top:102.25pt;width:135.1pt;height:29.5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" filled="f" stroked="f">
                      <v:textbox>
                        <w:txbxContent>
                          <w:p w:rsidR="009B1D98" w:rsidRPr="00C943FB" w:rsidRDefault="009B1D98" w:rsidP="006F42E3">
                            <w:pPr>
                              <w:jc w:val="center"/>
                              <w:rPr>
                                <w:noProof/>
                                <w:color w:val="0070C0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943FB">
                              <w:rPr>
                                <w:noProof/>
                                <w:color w:val="0070C0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23:12:06</w:t>
                            </w:r>
                            <w:r w:rsidR="00271842" w:rsidRPr="00C943FB">
                              <w:rPr>
                                <w:noProof/>
                                <w:color w:val="0070C0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01017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D270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5D77AD0C" wp14:editId="53368F02">
                      <wp:simplePos x="0" y="0"/>
                      <wp:positionH relativeFrom="column">
                        <wp:posOffset>4238308</wp:posOffset>
                      </wp:positionH>
                      <wp:positionV relativeFrom="paragraph">
                        <wp:posOffset>1761807</wp:posOffset>
                      </wp:positionV>
                      <wp:extent cx="1372870" cy="294005"/>
                      <wp:effectExtent l="82232" t="0" r="100013" b="0"/>
                      <wp:wrapNone/>
                      <wp:docPr id="5" name="Надпись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4455350">
                                <a:off x="0" y="0"/>
                                <a:ext cx="1372870" cy="2940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2F4648" w:rsidRPr="00C943FB" w:rsidRDefault="002F4648" w:rsidP="002F4648">
                                  <w:pPr>
                                    <w:jc w:val="center"/>
                                    <w:rPr>
                                      <w:noProof/>
                                      <w:color w:val="000000" w:themeColor="text1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C943FB">
                                    <w:rPr>
                                      <w:noProof/>
                                      <w:color w:val="000000" w:themeColor="text1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ул. Курганная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D77AD0C" id="Надпись 5" o:spid="_x0000_s1028" type="#_x0000_t202" style="position:absolute;margin-left:333.75pt;margin-top:138.7pt;width:108.1pt;height:23.15pt;rotation:4866430fd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" filled="f" stroked="f">
                      <v:textbox>
                        <w:txbxContent>
                          <w:p w:rsidR="002F4648" w:rsidRPr="00C943FB" w:rsidRDefault="002F4648" w:rsidP="002F4648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943FB">
                              <w:rPr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ул. Курганная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D270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0383DB4A" wp14:editId="7480583B">
                      <wp:simplePos x="0" y="0"/>
                      <wp:positionH relativeFrom="column">
                        <wp:posOffset>1777365</wp:posOffset>
                      </wp:positionH>
                      <wp:positionV relativeFrom="paragraph">
                        <wp:posOffset>3222625</wp:posOffset>
                      </wp:positionV>
                      <wp:extent cx="2403475" cy="462915"/>
                      <wp:effectExtent l="0" t="209550" r="0" b="222885"/>
                      <wp:wrapNone/>
                      <wp:docPr id="15" name="Надпись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20909516">
                                <a:off x="0" y="0"/>
                                <a:ext cx="2403475" cy="4629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C53EF" w:rsidRPr="00C943FB" w:rsidRDefault="00EC53EF" w:rsidP="00EC53EF">
                                  <w:pPr>
                                    <w:jc w:val="center"/>
                                    <w:rPr>
                                      <w:noProof/>
                                      <w:color w:val="000000" w:themeColor="text1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C943FB">
                                    <w:rPr>
                                      <w:noProof/>
                                      <w:color w:val="000000" w:themeColor="text1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ул. </w:t>
                                  </w:r>
                                  <w:r w:rsidR="00271842" w:rsidRPr="00C943FB">
                                    <w:rPr>
                                      <w:noProof/>
                                      <w:color w:val="000000" w:themeColor="text1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А.Матросова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383DB4A" id="Надпись 15" o:spid="_x0000_s1034" type="#_x0000_t202" style="position:absolute;margin-left:139.95pt;margin-top:253.75pt;width:189.25pt;height:36.45pt;rotation:-754193fd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" filled="f" stroked="f">
                      <v:textbox>
                        <w:txbxContent>
                          <w:p w:rsidR="00EC53EF" w:rsidRPr="00C943FB" w:rsidRDefault="00EC53EF" w:rsidP="00EC53EF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943FB">
                              <w:rPr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ул. </w:t>
                            </w:r>
                            <w:r w:rsidR="00271842" w:rsidRPr="00C943FB">
                              <w:rPr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А.Матросова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943FB" w:rsidRPr="00C943FB">
              <w:rPr>
                <w:rFonts w:eastAsia="MS Mincho"/>
                <w:noProof/>
                <w:sz w:val="22"/>
                <w:szCs w:val="22"/>
              </w:rPr>
              <w:drawing>
                <wp:inline distT="0" distB="0" distL="0" distR="0">
                  <wp:extent cx="9436234" cy="4428934"/>
                  <wp:effectExtent l="0" t="0" r="0" b="0"/>
                  <wp:docPr id="20" name="Рисунок 20" descr="d:\Users\Alena\Desktop\1 ГОРОД (администрация)\155 г.Кореновск, ул.Курганная (11 участков) - готово\для газет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Users\Alena\Desktop\1 ГОРОД (администрация)\155 г.Кореновск, ул.Курганная (11 участков) - готово\для газеты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9507" cy="44398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1D98" w:rsidTr="00ED2707">
        <w:trPr>
          <w:trHeight w:val="181"/>
        </w:trPr>
        <w:tc>
          <w:tcPr>
            <w:tcW w:w="14883" w:type="dxa"/>
            <w:gridSpan w:val="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hideMark/>
          </w:tcPr>
          <w:p w:rsidR="00EE39B2" w:rsidRDefault="009B1D98" w:rsidP="00EE39B2">
            <w:pPr>
              <w:rPr>
                <w:rFonts w:eastAsia="MS Mincho"/>
                <w:szCs w:val="20"/>
              </w:rPr>
            </w:pPr>
            <w:r w:rsidRPr="00EE39B2">
              <w:rPr>
                <w:rFonts w:eastAsia="MS Mincho"/>
                <w:sz w:val="28"/>
                <w:szCs w:val="28"/>
              </w:rPr>
              <w:t>Условные обозначения:</w:t>
            </w:r>
            <w:r w:rsidR="004178C0" w:rsidRPr="00EE39B2">
              <w:rPr>
                <w:i/>
                <w:noProof/>
                <w:sz w:val="28"/>
                <w:szCs w:val="28"/>
              </w:rPr>
              <w:t xml:space="preserve"> </w:t>
            </w:r>
          </w:p>
        </w:tc>
      </w:tr>
      <w:tr w:rsidR="009B1D98" w:rsidTr="00ED2707">
        <w:trPr>
          <w:trHeight w:val="1208"/>
        </w:trPr>
        <w:tc>
          <w:tcPr>
            <w:tcW w:w="1559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  <w:hideMark/>
          </w:tcPr>
          <w:p w:rsidR="00CA7826" w:rsidRDefault="00CA7826" w:rsidP="00CA7826">
            <w:pPr>
              <w:rPr>
                <w:sz w:val="20"/>
                <w:szCs w:val="20"/>
              </w:rPr>
            </w:pPr>
            <w:r w:rsidRPr="008E1D81">
              <w:rPr>
                <w:sz w:val="20"/>
                <w:szCs w:val="20"/>
              </w:rPr>
              <w:t xml:space="preserve">         </w:t>
            </w:r>
            <w:r w:rsidRPr="008E1D81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4ECF066F" wp14:editId="7736AD3B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10160</wp:posOffset>
                      </wp:positionV>
                      <wp:extent cx="266700" cy="90805"/>
                      <wp:effectExtent l="0" t="0" r="19050" b="23495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BFBFBF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6F9272D" id="Прямоугольник 6" o:spid="_x0000_s1026" style="position:absolute;margin-left:5.5pt;margin-top:.8pt;width:21pt;height:7.1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" fillcolor="#bfbfbf" strokecolor="black [3213]"/>
                  </w:pict>
                </mc:Fallback>
              </mc:AlternateContent>
            </w:r>
            <w:r w:rsidRPr="008E1D81">
              <w:rPr>
                <w:sz w:val="20"/>
                <w:szCs w:val="20"/>
              </w:rPr>
              <w:t xml:space="preserve">   </w:t>
            </w:r>
          </w:p>
          <w:p w:rsidR="00CA7826" w:rsidRPr="008E1D81" w:rsidRDefault="00CA7826" w:rsidP="00CA7826">
            <w:pPr>
              <w:rPr>
                <w:sz w:val="20"/>
                <w:szCs w:val="20"/>
              </w:rPr>
            </w:pPr>
            <w:r w:rsidRPr="008E1D81">
              <w:rPr>
                <w:sz w:val="20"/>
                <w:szCs w:val="20"/>
              </w:rPr>
              <w:t xml:space="preserve"> </w:t>
            </w:r>
            <w:r w:rsidRPr="008E1D81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1F09169B" wp14:editId="3AB50902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77470</wp:posOffset>
                      </wp:positionV>
                      <wp:extent cx="266700" cy="0"/>
                      <wp:effectExtent l="12700" t="10795" r="6350" b="825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7245B28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5.5pt;margin-top:6.1pt;width:21pt;height:0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"/>
                  </w:pict>
                </mc:Fallback>
              </mc:AlternateContent>
            </w:r>
            <w:r w:rsidRPr="008E1D81">
              <w:rPr>
                <w:sz w:val="20"/>
                <w:szCs w:val="20"/>
              </w:rPr>
              <w:t xml:space="preserve"> </w:t>
            </w:r>
          </w:p>
          <w:p w:rsidR="00CA7826" w:rsidRPr="008E1D81" w:rsidRDefault="00CA7826" w:rsidP="00CA78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:163</w:t>
            </w:r>
          </w:p>
          <w:p w:rsidR="00CA7826" w:rsidRPr="00077DD0" w:rsidRDefault="00CA7826" w:rsidP="00CA7826">
            <w:pPr>
              <w:rPr>
                <w:color w:val="0070C0"/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77DD0">
              <w:rPr>
                <w:color w:val="0070C0"/>
                <w:spacing w:val="-4"/>
                <w:sz w:val="20"/>
                <w:szCs w:val="20"/>
              </w:rPr>
              <w:t>23:12:06010</w:t>
            </w:r>
            <w:r>
              <w:rPr>
                <w:color w:val="0070C0"/>
                <w:spacing w:val="-4"/>
                <w:sz w:val="20"/>
                <w:szCs w:val="20"/>
              </w:rPr>
              <w:t>1</w:t>
            </w:r>
            <w:r w:rsidR="00B67831">
              <w:rPr>
                <w:color w:val="0070C0"/>
                <w:spacing w:val="-4"/>
                <w:sz w:val="20"/>
                <w:szCs w:val="20"/>
              </w:rPr>
              <w:t>8</w:t>
            </w:r>
          </w:p>
          <w:p w:rsidR="009B1D98" w:rsidRPr="008E1D81" w:rsidRDefault="00CA7826" w:rsidP="00CA7826">
            <w:pPr>
              <w:rPr>
                <w:sz w:val="20"/>
                <w:szCs w:val="20"/>
              </w:rPr>
            </w:pPr>
            <w:r w:rsidRPr="008E1D81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4E275D41" wp14:editId="5731640C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86360</wp:posOffset>
                      </wp:positionV>
                      <wp:extent cx="266700" cy="0"/>
                      <wp:effectExtent l="38100" t="38100" r="76200" b="95250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C00000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E51E1BE" id="Прямая со стрелкой 10" o:spid="_x0000_s1026" type="#_x0000_t32" style="position:absolute;margin-left:7.75pt;margin-top:6.8pt;width:21pt;height:0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" strokecolor="#c00000" strokeweight="2pt">
                      <v:shadow on="t" color="black" opacity="24903f" origin=",.5" offset="0,.55556mm"/>
                    </v:shape>
                  </w:pict>
                </mc:Fallback>
              </mc:AlternateContent>
            </w:r>
            <w:r w:rsidRPr="008E1D81">
              <w:rPr>
                <w:spacing w:val="-4"/>
                <w:sz w:val="20"/>
                <w:szCs w:val="20"/>
              </w:rPr>
              <w:t xml:space="preserve">               </w:t>
            </w:r>
          </w:p>
        </w:tc>
        <w:tc>
          <w:tcPr>
            <w:tcW w:w="1332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CA7826" w:rsidRDefault="00ED2707" w:rsidP="00CA78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контур границы образованных</w:t>
            </w:r>
            <w:r w:rsidR="00CA7826" w:rsidRPr="008E1D81">
              <w:rPr>
                <w:sz w:val="20"/>
                <w:szCs w:val="20"/>
              </w:rPr>
              <w:t xml:space="preserve"> земельн</w:t>
            </w:r>
            <w:r>
              <w:rPr>
                <w:sz w:val="20"/>
                <w:szCs w:val="20"/>
              </w:rPr>
              <w:t>ых</w:t>
            </w:r>
            <w:r w:rsidR="00CA7826" w:rsidRPr="008E1D81">
              <w:rPr>
                <w:sz w:val="20"/>
                <w:szCs w:val="20"/>
              </w:rPr>
              <w:t xml:space="preserve"> участк</w:t>
            </w:r>
            <w:r>
              <w:rPr>
                <w:sz w:val="20"/>
                <w:szCs w:val="20"/>
              </w:rPr>
              <w:t>ов</w:t>
            </w:r>
            <w:r w:rsidR="00CA7826" w:rsidRPr="008E1D81">
              <w:rPr>
                <w:sz w:val="20"/>
                <w:szCs w:val="20"/>
              </w:rPr>
              <w:t xml:space="preserve"> </w:t>
            </w:r>
          </w:p>
          <w:p w:rsidR="00CA7826" w:rsidRPr="008E1D81" w:rsidRDefault="00CA7826" w:rsidP="00CA7826">
            <w:pPr>
              <w:rPr>
                <w:sz w:val="20"/>
                <w:szCs w:val="20"/>
              </w:rPr>
            </w:pPr>
            <w:r w:rsidRPr="008E1D81">
              <w:rPr>
                <w:sz w:val="20"/>
                <w:szCs w:val="20"/>
              </w:rPr>
              <w:t>- граница учтенных земельных участков</w:t>
            </w:r>
            <w:r w:rsidRPr="008E1D81">
              <w:rPr>
                <w:noProof/>
                <w:color w:val="190FE7"/>
                <w:sz w:val="20"/>
                <w:szCs w:val="20"/>
              </w:rPr>
              <w:t xml:space="preserve">  </w:t>
            </w:r>
          </w:p>
          <w:p w:rsidR="00CA7826" w:rsidRPr="008E1D81" w:rsidRDefault="00CA7826" w:rsidP="00CA7826">
            <w:pPr>
              <w:rPr>
                <w:sz w:val="20"/>
                <w:szCs w:val="20"/>
              </w:rPr>
            </w:pPr>
            <w:r w:rsidRPr="008E1D81">
              <w:rPr>
                <w:sz w:val="20"/>
                <w:szCs w:val="20"/>
              </w:rPr>
              <w:t>- обозначение кадастрового номера учтенных земельных участков</w:t>
            </w:r>
          </w:p>
          <w:p w:rsidR="00CA7826" w:rsidRPr="008E1D81" w:rsidRDefault="00CA7826" w:rsidP="00CA7826">
            <w:pPr>
              <w:rPr>
                <w:spacing w:val="-4"/>
                <w:sz w:val="20"/>
                <w:szCs w:val="20"/>
              </w:rPr>
            </w:pPr>
            <w:r w:rsidRPr="008E1D81">
              <w:rPr>
                <w:spacing w:val="-4"/>
                <w:sz w:val="20"/>
                <w:szCs w:val="20"/>
              </w:rPr>
              <w:t>- обозначение номера кадастрового квартала</w:t>
            </w:r>
          </w:p>
          <w:p w:rsidR="00CA7826" w:rsidRDefault="00CA7826" w:rsidP="00CA7826">
            <w:pPr>
              <w:rPr>
                <w:noProof/>
                <w:color w:val="190FE7"/>
                <w:sz w:val="20"/>
                <w:szCs w:val="20"/>
              </w:rPr>
            </w:pPr>
            <w:r w:rsidRPr="008E1D81">
              <w:rPr>
                <w:sz w:val="20"/>
                <w:szCs w:val="20"/>
              </w:rPr>
              <w:t>- граница кадастрового квартала</w:t>
            </w:r>
            <w:r w:rsidRPr="008E1D81">
              <w:rPr>
                <w:noProof/>
                <w:color w:val="190FE7"/>
                <w:sz w:val="20"/>
                <w:szCs w:val="20"/>
              </w:rPr>
              <w:t xml:space="preserve">  </w:t>
            </w:r>
          </w:p>
          <w:p w:rsidR="00630387" w:rsidRPr="008E1D81" w:rsidRDefault="00630387" w:rsidP="00C943FB">
            <w:pPr>
              <w:rPr>
                <w:sz w:val="20"/>
                <w:szCs w:val="20"/>
              </w:rPr>
            </w:pPr>
          </w:p>
        </w:tc>
      </w:tr>
    </w:tbl>
    <w:p w:rsidR="00925552" w:rsidRPr="00476A4A" w:rsidRDefault="00925552" w:rsidP="00587107">
      <w:pPr>
        <w:rPr>
          <w:sz w:val="28"/>
          <w:szCs w:val="28"/>
        </w:rPr>
      </w:pPr>
    </w:p>
    <w:sectPr w:rsidR="00925552" w:rsidRPr="00476A4A" w:rsidSect="00C943FB">
      <w:pgSz w:w="16838" w:h="11906" w:orient="landscape" w:code="9"/>
      <w:pgMar w:top="567" w:right="567" w:bottom="567" w:left="567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E03"/>
    <w:rsid w:val="000409F8"/>
    <w:rsid w:val="00045B0C"/>
    <w:rsid w:val="00047964"/>
    <w:rsid w:val="00053F0D"/>
    <w:rsid w:val="00077DD0"/>
    <w:rsid w:val="00080CF4"/>
    <w:rsid w:val="00095353"/>
    <w:rsid w:val="000A6AC3"/>
    <w:rsid w:val="000B041F"/>
    <w:rsid w:val="000C4CCA"/>
    <w:rsid w:val="000D101A"/>
    <w:rsid w:val="00112FE8"/>
    <w:rsid w:val="00131CEC"/>
    <w:rsid w:val="001328CB"/>
    <w:rsid w:val="001402DD"/>
    <w:rsid w:val="0017317B"/>
    <w:rsid w:val="00182165"/>
    <w:rsid w:val="001C12BB"/>
    <w:rsid w:val="00212706"/>
    <w:rsid w:val="00227A77"/>
    <w:rsid w:val="00234E3B"/>
    <w:rsid w:val="002402D0"/>
    <w:rsid w:val="00271842"/>
    <w:rsid w:val="00284439"/>
    <w:rsid w:val="002A0B8F"/>
    <w:rsid w:val="002A7CE7"/>
    <w:rsid w:val="002B2568"/>
    <w:rsid w:val="002C6855"/>
    <w:rsid w:val="002D755F"/>
    <w:rsid w:val="002E1180"/>
    <w:rsid w:val="002F4648"/>
    <w:rsid w:val="00302AEA"/>
    <w:rsid w:val="003037B1"/>
    <w:rsid w:val="00310BE1"/>
    <w:rsid w:val="00326120"/>
    <w:rsid w:val="003363C0"/>
    <w:rsid w:val="00374E8A"/>
    <w:rsid w:val="003811DA"/>
    <w:rsid w:val="003B0733"/>
    <w:rsid w:val="003D5E03"/>
    <w:rsid w:val="003E4F65"/>
    <w:rsid w:val="004178C0"/>
    <w:rsid w:val="00421B34"/>
    <w:rsid w:val="00422B53"/>
    <w:rsid w:val="00422E52"/>
    <w:rsid w:val="00424B7B"/>
    <w:rsid w:val="004329A2"/>
    <w:rsid w:val="004523FB"/>
    <w:rsid w:val="00462EC7"/>
    <w:rsid w:val="00471013"/>
    <w:rsid w:val="0047192E"/>
    <w:rsid w:val="00476A4A"/>
    <w:rsid w:val="0048190D"/>
    <w:rsid w:val="00490AB6"/>
    <w:rsid w:val="004A2884"/>
    <w:rsid w:val="004D4EED"/>
    <w:rsid w:val="004E572A"/>
    <w:rsid w:val="00520F5D"/>
    <w:rsid w:val="00524A58"/>
    <w:rsid w:val="00527838"/>
    <w:rsid w:val="00541C79"/>
    <w:rsid w:val="00550D36"/>
    <w:rsid w:val="00551452"/>
    <w:rsid w:val="00555AD5"/>
    <w:rsid w:val="00567705"/>
    <w:rsid w:val="0057213A"/>
    <w:rsid w:val="00587107"/>
    <w:rsid w:val="005A3DA9"/>
    <w:rsid w:val="005C0EFD"/>
    <w:rsid w:val="005D2788"/>
    <w:rsid w:val="005F0010"/>
    <w:rsid w:val="00630387"/>
    <w:rsid w:val="00630B5B"/>
    <w:rsid w:val="00654502"/>
    <w:rsid w:val="006547DD"/>
    <w:rsid w:val="00665FB6"/>
    <w:rsid w:val="006771FF"/>
    <w:rsid w:val="00690156"/>
    <w:rsid w:val="00693439"/>
    <w:rsid w:val="006A58D7"/>
    <w:rsid w:val="006B14D3"/>
    <w:rsid w:val="006F42E3"/>
    <w:rsid w:val="0071408B"/>
    <w:rsid w:val="007260CA"/>
    <w:rsid w:val="007267D4"/>
    <w:rsid w:val="00732FEF"/>
    <w:rsid w:val="00756B8E"/>
    <w:rsid w:val="00762FCC"/>
    <w:rsid w:val="00764F4E"/>
    <w:rsid w:val="00772805"/>
    <w:rsid w:val="00782D79"/>
    <w:rsid w:val="007A624E"/>
    <w:rsid w:val="00800EBD"/>
    <w:rsid w:val="00801CE0"/>
    <w:rsid w:val="008254F4"/>
    <w:rsid w:val="00834A61"/>
    <w:rsid w:val="00845C40"/>
    <w:rsid w:val="008924EA"/>
    <w:rsid w:val="0089735C"/>
    <w:rsid w:val="008A02CE"/>
    <w:rsid w:val="008E06E9"/>
    <w:rsid w:val="008E1D81"/>
    <w:rsid w:val="008E7340"/>
    <w:rsid w:val="00912236"/>
    <w:rsid w:val="0091724C"/>
    <w:rsid w:val="00925552"/>
    <w:rsid w:val="00933DBF"/>
    <w:rsid w:val="00943A6B"/>
    <w:rsid w:val="00954A15"/>
    <w:rsid w:val="00967413"/>
    <w:rsid w:val="00967EAC"/>
    <w:rsid w:val="00994C1A"/>
    <w:rsid w:val="009B1D98"/>
    <w:rsid w:val="009C3494"/>
    <w:rsid w:val="00A13623"/>
    <w:rsid w:val="00A16EAF"/>
    <w:rsid w:val="00A57FFA"/>
    <w:rsid w:val="00A63043"/>
    <w:rsid w:val="00A66578"/>
    <w:rsid w:val="00A76149"/>
    <w:rsid w:val="00A77F93"/>
    <w:rsid w:val="00A81845"/>
    <w:rsid w:val="00A841AF"/>
    <w:rsid w:val="00A97500"/>
    <w:rsid w:val="00AC2E47"/>
    <w:rsid w:val="00AD2176"/>
    <w:rsid w:val="00AD309A"/>
    <w:rsid w:val="00AF72EC"/>
    <w:rsid w:val="00B026AB"/>
    <w:rsid w:val="00B23502"/>
    <w:rsid w:val="00B24EB3"/>
    <w:rsid w:val="00B4067F"/>
    <w:rsid w:val="00B44D6B"/>
    <w:rsid w:val="00B458EC"/>
    <w:rsid w:val="00B61FEE"/>
    <w:rsid w:val="00B66676"/>
    <w:rsid w:val="00B67831"/>
    <w:rsid w:val="00B75AB5"/>
    <w:rsid w:val="00B80F69"/>
    <w:rsid w:val="00B92D8B"/>
    <w:rsid w:val="00BA52D1"/>
    <w:rsid w:val="00C04163"/>
    <w:rsid w:val="00C437BA"/>
    <w:rsid w:val="00C50596"/>
    <w:rsid w:val="00C575E0"/>
    <w:rsid w:val="00C66464"/>
    <w:rsid w:val="00C71FF9"/>
    <w:rsid w:val="00C9214D"/>
    <w:rsid w:val="00C943FB"/>
    <w:rsid w:val="00CA50ED"/>
    <w:rsid w:val="00CA6008"/>
    <w:rsid w:val="00CA7826"/>
    <w:rsid w:val="00CD2314"/>
    <w:rsid w:val="00CF46AB"/>
    <w:rsid w:val="00D04A00"/>
    <w:rsid w:val="00D3561F"/>
    <w:rsid w:val="00D36818"/>
    <w:rsid w:val="00D470A6"/>
    <w:rsid w:val="00D56D9B"/>
    <w:rsid w:val="00D66EE9"/>
    <w:rsid w:val="00D81D23"/>
    <w:rsid w:val="00D92000"/>
    <w:rsid w:val="00DB0077"/>
    <w:rsid w:val="00DB543E"/>
    <w:rsid w:val="00DE2DBC"/>
    <w:rsid w:val="00DE5535"/>
    <w:rsid w:val="00DE7BE1"/>
    <w:rsid w:val="00E1280B"/>
    <w:rsid w:val="00E277E1"/>
    <w:rsid w:val="00E80355"/>
    <w:rsid w:val="00E8186A"/>
    <w:rsid w:val="00E86E33"/>
    <w:rsid w:val="00EB1697"/>
    <w:rsid w:val="00EB2E17"/>
    <w:rsid w:val="00EC3710"/>
    <w:rsid w:val="00EC53EF"/>
    <w:rsid w:val="00ED2707"/>
    <w:rsid w:val="00EE39B2"/>
    <w:rsid w:val="00F21E90"/>
    <w:rsid w:val="00F2299A"/>
    <w:rsid w:val="00F4081E"/>
    <w:rsid w:val="00F50885"/>
    <w:rsid w:val="00F6092A"/>
    <w:rsid w:val="00F60D8D"/>
    <w:rsid w:val="00FA48D7"/>
    <w:rsid w:val="00FC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25315D4-D791-4C18-B575-570CBB486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8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72805"/>
    <w:rPr>
      <w:sz w:val="24"/>
    </w:rPr>
  </w:style>
  <w:style w:type="paragraph" w:styleId="a3">
    <w:name w:val="Plain Text"/>
    <w:basedOn w:val="a"/>
    <w:link w:val="a4"/>
    <w:rsid w:val="007260CA"/>
    <w:rPr>
      <w:rFonts w:ascii="Courier New" w:hAnsi="Courier New"/>
      <w:sz w:val="20"/>
      <w:szCs w:val="20"/>
    </w:rPr>
  </w:style>
  <w:style w:type="character" w:customStyle="1" w:styleId="a4">
    <w:name w:val="Текст Знак"/>
    <w:link w:val="a3"/>
    <w:rsid w:val="007260CA"/>
    <w:rPr>
      <w:rFonts w:ascii="Courier New" w:hAnsi="Courier New"/>
    </w:rPr>
  </w:style>
  <w:style w:type="paragraph" w:styleId="a5">
    <w:name w:val="Title"/>
    <w:basedOn w:val="a"/>
    <w:link w:val="a6"/>
    <w:qFormat/>
    <w:rsid w:val="00B026AB"/>
    <w:pPr>
      <w:jc w:val="center"/>
    </w:pPr>
    <w:rPr>
      <w:b/>
      <w:sz w:val="28"/>
      <w:szCs w:val="20"/>
    </w:rPr>
  </w:style>
  <w:style w:type="character" w:customStyle="1" w:styleId="a6">
    <w:name w:val="Название Знак"/>
    <w:link w:val="a5"/>
    <w:rsid w:val="00B026AB"/>
    <w:rPr>
      <w:b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3D5E0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5E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2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Panorama\PanEdit11\Geodesy.Dot\&#1064;&#1072;&#1073;&#1083;&#1086;&#1085;&#1099;\+2%20&#1057;&#1054;&#1043;&#1051;&#1040;&#1057;&#1054;&#1042;&#1040;&#1053;&#1048;&#1071;%20&#1063;&#1041;%20&#1050;&#1086;&#1088;&#1077;&#1085;&#1086;&#1074;&#1089;&#108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0494-57AF-451D-A646-66D950C16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+2 СОГЛАСОВАНИЯ ЧБ Кореновск</Template>
  <TotalTime>837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постановлению</vt:lpstr>
    </vt:vector>
  </TitlesOfParts>
  <Company/>
  <LinksUpToDate>false</LinksUpToDate>
  <CharactersWithSpaces>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постановлению</dc:title>
  <dc:creator>Юлька</dc:creator>
  <cp:lastModifiedBy>Фабрая</cp:lastModifiedBy>
  <cp:revision>96</cp:revision>
  <cp:lastPrinted>2016-04-04T14:07:00Z</cp:lastPrinted>
  <dcterms:created xsi:type="dcterms:W3CDTF">2016-01-19T07:23:00Z</dcterms:created>
  <dcterms:modified xsi:type="dcterms:W3CDTF">2017-01-26T14:43:00Z</dcterms:modified>
</cp:coreProperties>
</file>